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Vale of Glamorgan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Vale of Glamorgan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Vale of Glamorgan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Vale of Glamorgan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Vale of Glamorgan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Vale of Glamorgan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Vale of Glamorgan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Vale of Glamorgan is estimated to be </w:t>
      </w:r>
      <w:r w:rsidRPr="00773DF7">
        <w:rPr>
          <w:rFonts w:ascii="Libre Franklin Light" w:eastAsia="Times New Roman" w:hAnsi="Libre Franklin Light" w:cs="Calibri Light"/>
          <w:b/>
          <w:bCs/>
          <w:color w:val="C45911" w:themeColor="accent2" w:themeShade="BF"/>
        </w:rPr>
        <w:t xml:space="preserve">£1,752,351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Vale of Glamorgan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Vale of Glamorgan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Vale of Glamorgan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Vale of Glamorgan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Vale of Glamorg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Vale of Glamorgan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Vale of Glamorg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Vale of Glamorgan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Vale of Glamorgan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Vale of Glamorg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Vale of Glamorgan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Vale of Glamorgan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Vale of Glamorgan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Vale of Glamorgan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Vale of Glamorgan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Vale of Glamorgan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£1,752,351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Vale of Glamorgan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£28,543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£590,283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£42,286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£11,893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£21,804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£1,057,542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£1,752,351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Vale of Glamorgan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Vale of Glamorgan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Glamorgan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Glamorgan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Glamorgan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Glamorgan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Vale of Glamorgan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Vale of Glamorgan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Vale of Glamorgan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Vale of Glamorgan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Vale of Glamorgan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Vale of Glamorgan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0ED6A66-30D4-4A01-B0DB-BB565D9B8C7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